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A7320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PEPELSHAM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34F46B3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3582416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76D186B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7F4E6BBA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7E87BADF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Sussex, except </w:t>
      </w:r>
    </w:p>
    <w:p w14:paraId="38190A67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ecclesiastical persons, the two fifteenths and two tenths granted to the King at </w:t>
      </w:r>
    </w:p>
    <w:p w14:paraId="33B0E1F8" w14:textId="77777777" w:rsidR="00926F06" w:rsidRDefault="00926F06" w:rsidP="00926F0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last Parliament.   (C.F.R. 1399-1405 pp.282-3)</w:t>
      </w:r>
    </w:p>
    <w:p w14:paraId="23D9A4B0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F8FB340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6DC8ABE" w14:textId="77777777" w:rsidR="00926F06" w:rsidRDefault="00926F06" w:rsidP="00926F06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2021</w:t>
      </w:r>
    </w:p>
    <w:p w14:paraId="7C214C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30CB0" w14:textId="77777777" w:rsidR="00926F06" w:rsidRDefault="00926F06" w:rsidP="009139A6">
      <w:r>
        <w:separator/>
      </w:r>
    </w:p>
  </w:endnote>
  <w:endnote w:type="continuationSeparator" w:id="0">
    <w:p w14:paraId="0F8C86AB" w14:textId="77777777" w:rsidR="00926F06" w:rsidRDefault="00926F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43A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D53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25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2D2B5" w14:textId="77777777" w:rsidR="00926F06" w:rsidRDefault="00926F06" w:rsidP="009139A6">
      <w:r>
        <w:separator/>
      </w:r>
    </w:p>
  </w:footnote>
  <w:footnote w:type="continuationSeparator" w:id="0">
    <w:p w14:paraId="51C81946" w14:textId="77777777" w:rsidR="00926F06" w:rsidRDefault="00926F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0D1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C7C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4A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F06"/>
    <w:rsid w:val="000666E0"/>
    <w:rsid w:val="002510B7"/>
    <w:rsid w:val="005C130B"/>
    <w:rsid w:val="00826F5C"/>
    <w:rsid w:val="009139A6"/>
    <w:rsid w:val="00926F0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D76D8"/>
  <w15:chartTrackingRefBased/>
  <w15:docId w15:val="{C90F79E9-2B20-4794-9B5F-56AD6E2E1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2021-07-27T20:13:00Z</dcterms:created>
  <dcterms:modified xsi:type="dcterms:W3CDTF">2021-07-27T20:13:00Z</dcterms:modified>
</cp:coreProperties>
</file>